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  <w:bookmarkStart w:id="0" w:name="_GoBack"/>
      <w:bookmarkEnd w:id="0"/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43CF5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Прилагаемые документы</w:t>
      </w:r>
    </w:p>
    <w:sectPr w:rsidR="00B641B3" w:rsidSect="0089759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282" w:bottom="284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52F" w:rsidRDefault="00CE052F">
      <w:r>
        <w:separator/>
      </w:r>
    </w:p>
  </w:endnote>
  <w:endnote w:type="continuationSeparator" w:id="0">
    <w:p w:rsidR="00CE052F" w:rsidRDefault="00CE0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>
    <w:pPr>
      <w:pStyle w:val="a5"/>
    </w:pPr>
  </w:p>
  <w:p w:rsidR="005E1F8E" w:rsidRDefault="005E1F8E">
    <w:pPr>
      <w:pStyle w:val="a5"/>
    </w:pPr>
  </w:p>
  <w:p w:rsidR="005E1F8E" w:rsidRDefault="00052165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3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4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7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nlsUA&#10;AADaAAAADwAAAGRycy9kb3ducmV2LnhtbESPUUvDMBSF34X9h3AHvrlEH3R0y8aQDaTTMbv9gLvm&#10;ri1rbmoS1+qvN4Lg4+Gc8x3OfDnYVlzJh8axhvuJAkFcOtNwpeF42NxNQYSIbLB1TBq+KMByMbqZ&#10;Y2Zcz+90LWIlEoRDhhrqGLtMylDWZDFMXEecvLPzFmOSvpLGY5/gtpUPSj1Kiw2nhRo7eq6pvBSf&#10;VsNO8ce02Pp9vuvV2/r1+5Tnp63Wt+NhNQMRaYj/4b/2i9HwBL9X0g2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yeWxQAAANo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2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112995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112995">
                                  <w:rPr>
                                    <w:i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</w:rPr>
                                  <w:t>Т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1516A1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065EE9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4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sXALLrMCAACy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112995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112995">
                            <w:rPr>
                              <w:i/>
                            </w:rPr>
                            <w:t>С</w:t>
                          </w:r>
                          <w:r>
                            <w:rPr>
                              <w:i/>
                            </w:rPr>
                            <w:t>Т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1516A1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65EE9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Pr="002125D0" w:rsidRDefault="005E1F8E" w:rsidP="00990441">
    <w:pPr>
      <w:pStyle w:val="a5"/>
      <w:ind w:left="1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52F" w:rsidRDefault="00CE052F">
      <w:r>
        <w:separator/>
      </w:r>
    </w:p>
  </w:footnote>
  <w:footnote w:type="continuationSeparator" w:id="0">
    <w:p w:rsidR="00CE052F" w:rsidRDefault="00CE0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052165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8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vuFsQIAALE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" filled="f" stroked="f">
              <v:textbox style="layout-flow:vertical;mso-layout-flow-alt:bottom-to-top" inset="0,0,0,1mm">
                <w:txbxContent>
                  <w:p w:rsidR="005E1F8E" w:rsidRPr="00A7712C" w:rsidRDefault="005E1F8E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052165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kddsgIAALg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" filled="f" stroked="f">
              <v:textbox style="layout-flow:vertical;mso-layout-flow-alt:bottom-to-top" inset="0,0,0,1mm">
                <w:txbxContent>
                  <w:p w:rsidR="005E1F8E" w:rsidRPr="00A7712C" w:rsidRDefault="005E1F8E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7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2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8"/>
  </w:num>
  <w:num w:numId="7">
    <w:abstractNumId w:val="8"/>
  </w:num>
  <w:num w:numId="8">
    <w:abstractNumId w:val="8"/>
  </w:num>
  <w:num w:numId="9">
    <w:abstractNumId w:val="10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"/>
  </w:num>
  <w:num w:numId="19">
    <w:abstractNumId w:val="5"/>
  </w:num>
  <w:num w:numId="20">
    <w:abstractNumId w:val="6"/>
  </w:num>
  <w:num w:numId="21">
    <w:abstractNumId w:val="9"/>
  </w:num>
  <w:num w:numId="22">
    <w:abstractNumId w:val="3"/>
  </w:num>
  <w:num w:numId="23">
    <w:abstractNumId w:val="12"/>
  </w:num>
  <w:num w:numId="24">
    <w:abstractNumId w:val="2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150">
      <o:colormenu v:ext="edit" fillcolor="none" strokecolor="none [3213]"/>
    </o:shapedefaults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2165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5EE9"/>
    <w:rsid w:val="00066E20"/>
    <w:rsid w:val="00076690"/>
    <w:rsid w:val="00077E06"/>
    <w:rsid w:val="00082F08"/>
    <w:rsid w:val="00084E58"/>
    <w:rsid w:val="00085CB4"/>
    <w:rsid w:val="0009054F"/>
    <w:rsid w:val="00092AE0"/>
    <w:rsid w:val="00092F82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38C8"/>
    <w:rsid w:val="00143B0B"/>
    <w:rsid w:val="00143E7C"/>
    <w:rsid w:val="00144899"/>
    <w:rsid w:val="001450D2"/>
    <w:rsid w:val="001457B9"/>
    <w:rsid w:val="001516A1"/>
    <w:rsid w:val="001517B1"/>
    <w:rsid w:val="00155D6E"/>
    <w:rsid w:val="0016045C"/>
    <w:rsid w:val="001605D3"/>
    <w:rsid w:val="00165D09"/>
    <w:rsid w:val="00170267"/>
    <w:rsid w:val="00176269"/>
    <w:rsid w:val="0018280F"/>
    <w:rsid w:val="0018377D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3B0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719A"/>
    <w:rsid w:val="00253AA1"/>
    <w:rsid w:val="00253F4D"/>
    <w:rsid w:val="00253F95"/>
    <w:rsid w:val="00255206"/>
    <w:rsid w:val="00260D00"/>
    <w:rsid w:val="00260F68"/>
    <w:rsid w:val="00266E27"/>
    <w:rsid w:val="00267C0A"/>
    <w:rsid w:val="00270984"/>
    <w:rsid w:val="00270B34"/>
    <w:rsid w:val="00273A2A"/>
    <w:rsid w:val="00273C91"/>
    <w:rsid w:val="00276664"/>
    <w:rsid w:val="00277AF0"/>
    <w:rsid w:val="00281E6D"/>
    <w:rsid w:val="00284512"/>
    <w:rsid w:val="00284745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301E69"/>
    <w:rsid w:val="003070A9"/>
    <w:rsid w:val="00307DE9"/>
    <w:rsid w:val="00311A0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431C"/>
    <w:rsid w:val="00364F4B"/>
    <w:rsid w:val="003658A9"/>
    <w:rsid w:val="003663B2"/>
    <w:rsid w:val="00366834"/>
    <w:rsid w:val="00370821"/>
    <w:rsid w:val="0037598F"/>
    <w:rsid w:val="003763FF"/>
    <w:rsid w:val="00381F0F"/>
    <w:rsid w:val="0038336C"/>
    <w:rsid w:val="003861B0"/>
    <w:rsid w:val="00392B40"/>
    <w:rsid w:val="00394E16"/>
    <w:rsid w:val="003964C5"/>
    <w:rsid w:val="003A1069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61C8"/>
    <w:rsid w:val="00475196"/>
    <w:rsid w:val="0047630D"/>
    <w:rsid w:val="004774BB"/>
    <w:rsid w:val="004827C5"/>
    <w:rsid w:val="004853F5"/>
    <w:rsid w:val="00487511"/>
    <w:rsid w:val="0048751D"/>
    <w:rsid w:val="0049101B"/>
    <w:rsid w:val="0049315C"/>
    <w:rsid w:val="0049356E"/>
    <w:rsid w:val="00494231"/>
    <w:rsid w:val="00495282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32D2"/>
    <w:rsid w:val="004B5770"/>
    <w:rsid w:val="004B621E"/>
    <w:rsid w:val="004B7503"/>
    <w:rsid w:val="004C0BB6"/>
    <w:rsid w:val="004C332F"/>
    <w:rsid w:val="004C7B64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E0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428D"/>
    <w:rsid w:val="005F53A5"/>
    <w:rsid w:val="00605065"/>
    <w:rsid w:val="00605C23"/>
    <w:rsid w:val="00606357"/>
    <w:rsid w:val="006071FC"/>
    <w:rsid w:val="00607F4F"/>
    <w:rsid w:val="00610A62"/>
    <w:rsid w:val="00611087"/>
    <w:rsid w:val="00614B62"/>
    <w:rsid w:val="00615182"/>
    <w:rsid w:val="0061538B"/>
    <w:rsid w:val="00615FB6"/>
    <w:rsid w:val="006171DC"/>
    <w:rsid w:val="006237D1"/>
    <w:rsid w:val="00626C53"/>
    <w:rsid w:val="00626EF7"/>
    <w:rsid w:val="00633834"/>
    <w:rsid w:val="006377FC"/>
    <w:rsid w:val="00641804"/>
    <w:rsid w:val="00643123"/>
    <w:rsid w:val="00644D60"/>
    <w:rsid w:val="006457D8"/>
    <w:rsid w:val="00646981"/>
    <w:rsid w:val="0065429B"/>
    <w:rsid w:val="006551B1"/>
    <w:rsid w:val="00661A13"/>
    <w:rsid w:val="00664B86"/>
    <w:rsid w:val="0066799A"/>
    <w:rsid w:val="00670360"/>
    <w:rsid w:val="00673806"/>
    <w:rsid w:val="006775DD"/>
    <w:rsid w:val="00677855"/>
    <w:rsid w:val="00677CA8"/>
    <w:rsid w:val="006838C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F29"/>
    <w:rsid w:val="006F0254"/>
    <w:rsid w:val="006F643B"/>
    <w:rsid w:val="006F6E25"/>
    <w:rsid w:val="006F6F0A"/>
    <w:rsid w:val="007006EA"/>
    <w:rsid w:val="00704937"/>
    <w:rsid w:val="00705FBC"/>
    <w:rsid w:val="00711DC8"/>
    <w:rsid w:val="00712857"/>
    <w:rsid w:val="00715C6B"/>
    <w:rsid w:val="00716456"/>
    <w:rsid w:val="0071793B"/>
    <w:rsid w:val="00721094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830"/>
    <w:rsid w:val="00757E11"/>
    <w:rsid w:val="00762FA1"/>
    <w:rsid w:val="007659E4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F0C73"/>
    <w:rsid w:val="007F1C65"/>
    <w:rsid w:val="007F247C"/>
    <w:rsid w:val="007F2664"/>
    <w:rsid w:val="007F29A2"/>
    <w:rsid w:val="007F58D1"/>
    <w:rsid w:val="00800694"/>
    <w:rsid w:val="00803F4B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AC8"/>
    <w:rsid w:val="00836A0A"/>
    <w:rsid w:val="00842D08"/>
    <w:rsid w:val="008432D0"/>
    <w:rsid w:val="00843571"/>
    <w:rsid w:val="00844A4D"/>
    <w:rsid w:val="0085038A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32F2"/>
    <w:rsid w:val="00885D76"/>
    <w:rsid w:val="00886128"/>
    <w:rsid w:val="0089007F"/>
    <w:rsid w:val="0089512F"/>
    <w:rsid w:val="0089570D"/>
    <w:rsid w:val="00896DF1"/>
    <w:rsid w:val="0089759B"/>
    <w:rsid w:val="008A032F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E240D"/>
    <w:rsid w:val="008E2FD9"/>
    <w:rsid w:val="008E3B96"/>
    <w:rsid w:val="008E4898"/>
    <w:rsid w:val="008E5979"/>
    <w:rsid w:val="008F4B50"/>
    <w:rsid w:val="008F58E9"/>
    <w:rsid w:val="008F7510"/>
    <w:rsid w:val="009011C8"/>
    <w:rsid w:val="00902A02"/>
    <w:rsid w:val="0090466F"/>
    <w:rsid w:val="009109C2"/>
    <w:rsid w:val="00911913"/>
    <w:rsid w:val="00912AD2"/>
    <w:rsid w:val="00913229"/>
    <w:rsid w:val="009223AD"/>
    <w:rsid w:val="00923FCB"/>
    <w:rsid w:val="009323F8"/>
    <w:rsid w:val="00941347"/>
    <w:rsid w:val="009414D0"/>
    <w:rsid w:val="00945432"/>
    <w:rsid w:val="00946B39"/>
    <w:rsid w:val="00960E34"/>
    <w:rsid w:val="00971444"/>
    <w:rsid w:val="00971F5D"/>
    <w:rsid w:val="009721CC"/>
    <w:rsid w:val="00976C52"/>
    <w:rsid w:val="009818EC"/>
    <w:rsid w:val="00982FF2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C28CE"/>
    <w:rsid w:val="009D1D03"/>
    <w:rsid w:val="009D2174"/>
    <w:rsid w:val="009D50A8"/>
    <w:rsid w:val="009D564A"/>
    <w:rsid w:val="009D7901"/>
    <w:rsid w:val="009E1B83"/>
    <w:rsid w:val="009E3752"/>
    <w:rsid w:val="009F1140"/>
    <w:rsid w:val="009F161A"/>
    <w:rsid w:val="009F4404"/>
    <w:rsid w:val="009F56A1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419D"/>
    <w:rsid w:val="00A2438E"/>
    <w:rsid w:val="00A255A8"/>
    <w:rsid w:val="00A261B4"/>
    <w:rsid w:val="00A27E95"/>
    <w:rsid w:val="00A33233"/>
    <w:rsid w:val="00A406B1"/>
    <w:rsid w:val="00A40D61"/>
    <w:rsid w:val="00A46437"/>
    <w:rsid w:val="00A47248"/>
    <w:rsid w:val="00A47680"/>
    <w:rsid w:val="00A508DC"/>
    <w:rsid w:val="00A525AE"/>
    <w:rsid w:val="00A53148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6786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F219A"/>
    <w:rsid w:val="00AF44A4"/>
    <w:rsid w:val="00AF4629"/>
    <w:rsid w:val="00AF7530"/>
    <w:rsid w:val="00B01382"/>
    <w:rsid w:val="00B05A9E"/>
    <w:rsid w:val="00B05B85"/>
    <w:rsid w:val="00B05C30"/>
    <w:rsid w:val="00B0777E"/>
    <w:rsid w:val="00B077D8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3CF5"/>
    <w:rsid w:val="00B450F8"/>
    <w:rsid w:val="00B47BD7"/>
    <w:rsid w:val="00B5429B"/>
    <w:rsid w:val="00B54B03"/>
    <w:rsid w:val="00B5584D"/>
    <w:rsid w:val="00B641B3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765"/>
    <w:rsid w:val="00BC2BE7"/>
    <w:rsid w:val="00BC5248"/>
    <w:rsid w:val="00BC77E6"/>
    <w:rsid w:val="00BD240D"/>
    <w:rsid w:val="00BD285F"/>
    <w:rsid w:val="00BD4ECB"/>
    <w:rsid w:val="00BD56BF"/>
    <w:rsid w:val="00BD56FE"/>
    <w:rsid w:val="00BD68AA"/>
    <w:rsid w:val="00BE34B1"/>
    <w:rsid w:val="00BE519D"/>
    <w:rsid w:val="00BF1BB3"/>
    <w:rsid w:val="00BF21C9"/>
    <w:rsid w:val="00BF2B36"/>
    <w:rsid w:val="00C021A7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63C5"/>
    <w:rsid w:val="00C80BA1"/>
    <w:rsid w:val="00C83AAE"/>
    <w:rsid w:val="00C87E50"/>
    <w:rsid w:val="00C90047"/>
    <w:rsid w:val="00C90A36"/>
    <w:rsid w:val="00C90E6D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1F5"/>
    <w:rsid w:val="00CC26AE"/>
    <w:rsid w:val="00CC5552"/>
    <w:rsid w:val="00CD29B1"/>
    <w:rsid w:val="00CD4F00"/>
    <w:rsid w:val="00CD5DB2"/>
    <w:rsid w:val="00CD62AD"/>
    <w:rsid w:val="00CE052F"/>
    <w:rsid w:val="00CE3E35"/>
    <w:rsid w:val="00CE5D48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3975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6DE8"/>
    <w:rsid w:val="00DB0777"/>
    <w:rsid w:val="00DB29EC"/>
    <w:rsid w:val="00DC18CB"/>
    <w:rsid w:val="00DC5E55"/>
    <w:rsid w:val="00DD19F8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15591"/>
    <w:rsid w:val="00E177BC"/>
    <w:rsid w:val="00E21B2B"/>
    <w:rsid w:val="00E23212"/>
    <w:rsid w:val="00E23F3B"/>
    <w:rsid w:val="00E24060"/>
    <w:rsid w:val="00E24EB0"/>
    <w:rsid w:val="00E25DDD"/>
    <w:rsid w:val="00E327A5"/>
    <w:rsid w:val="00E33B9F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5104A"/>
    <w:rsid w:val="00E51C4B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744D0"/>
    <w:rsid w:val="00E87EF9"/>
    <w:rsid w:val="00E962F5"/>
    <w:rsid w:val="00EA4B02"/>
    <w:rsid w:val="00EB1A17"/>
    <w:rsid w:val="00EB542D"/>
    <w:rsid w:val="00EB631F"/>
    <w:rsid w:val="00EB7327"/>
    <w:rsid w:val="00EB7934"/>
    <w:rsid w:val="00EB7D4A"/>
    <w:rsid w:val="00EC0B67"/>
    <w:rsid w:val="00EC2E64"/>
    <w:rsid w:val="00EC496C"/>
    <w:rsid w:val="00EC4FBC"/>
    <w:rsid w:val="00EC6AE9"/>
    <w:rsid w:val="00ED072C"/>
    <w:rsid w:val="00ED1534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50B2"/>
    <w:rsid w:val="00F10162"/>
    <w:rsid w:val="00F11AC2"/>
    <w:rsid w:val="00F20EE1"/>
    <w:rsid w:val="00F222DD"/>
    <w:rsid w:val="00F23E17"/>
    <w:rsid w:val="00F25D85"/>
    <w:rsid w:val="00F319DC"/>
    <w:rsid w:val="00F40E3C"/>
    <w:rsid w:val="00F44037"/>
    <w:rsid w:val="00F45744"/>
    <w:rsid w:val="00F4761B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955E3"/>
    <w:rsid w:val="00FA09B7"/>
    <w:rsid w:val="00FA0FE0"/>
    <w:rsid w:val="00FA477E"/>
    <w:rsid w:val="00FA481D"/>
    <w:rsid w:val="00FA5F37"/>
    <w:rsid w:val="00FA662B"/>
    <w:rsid w:val="00FA6FF4"/>
    <w:rsid w:val="00FB1629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5:docId w15:val="{8DEA60F9-C87E-4752-8DEB-3BEAE054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18EC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0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3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1">
    <w:name w:val="Стиль2"/>
    <w:basedOn w:val="a0"/>
    <w:link w:val="22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2">
    <w:name w:val="Стиль2 Знак"/>
    <w:basedOn w:val="a2"/>
    <w:link w:val="21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531A43A-878C-4F05-8E44-EE09224C8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31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2</cp:revision>
  <cp:lastPrinted>2016-10-04T08:07:00Z</cp:lastPrinted>
  <dcterms:created xsi:type="dcterms:W3CDTF">2016-11-25T10:17:00Z</dcterms:created>
  <dcterms:modified xsi:type="dcterms:W3CDTF">2016-11-25T10:17:00Z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